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4935CB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FC7902">
        <w:rPr>
          <w:rFonts w:ascii="Times New Roman" w:hAnsi="Times New Roman" w:cs="Times New Roman"/>
          <w:sz w:val="28"/>
          <w:szCs w:val="28"/>
        </w:rPr>
        <w:t>4</w:t>
      </w:r>
    </w:p>
    <w:p w:rsidR="000F78BC" w:rsidRDefault="00004494" w:rsidP="0048036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E10093">
        <w:rPr>
          <w:rFonts w:ascii="Times New Roman" w:hAnsi="Times New Roman" w:cs="Times New Roman"/>
          <w:sz w:val="28"/>
          <w:szCs w:val="28"/>
        </w:rPr>
        <w:t>Относительные, абсолютные и смешанные ссылки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633EC5" w:rsidRPr="00633EC5" w:rsidRDefault="00633EC5" w:rsidP="00633EC5"/>
    <w:p w:rsidR="00633EC5" w:rsidRPr="00633EC5" w:rsidRDefault="00633EC5" w:rsidP="00633EC5">
      <w:pPr>
        <w:pStyle w:val="a7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633EC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Средствами электронных таблиц Excel решите следующую задачу. </w:t>
      </w:r>
    </w:p>
    <w:p w:rsidR="00DA2560" w:rsidRDefault="00DA2560" w:rsidP="00DA25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2560">
        <w:rPr>
          <w:rFonts w:ascii="Times New Roman" w:hAnsi="Times New Roman" w:cs="Times New Roman"/>
          <w:sz w:val="28"/>
          <w:szCs w:val="28"/>
        </w:rPr>
        <w:t>Постройте таблицу учёта товар</w:t>
      </w:r>
      <w:r>
        <w:rPr>
          <w:rFonts w:ascii="Times New Roman" w:hAnsi="Times New Roman" w:cs="Times New Roman"/>
          <w:sz w:val="28"/>
          <w:szCs w:val="28"/>
        </w:rPr>
        <w:t>ов в магазине, если известно:</w:t>
      </w:r>
    </w:p>
    <w:p w:rsidR="00DA2560" w:rsidRPr="00DA2560" w:rsidRDefault="00DA2560" w:rsidP="00DA2560">
      <w:pPr>
        <w:pStyle w:val="a7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2560">
        <w:rPr>
          <w:rFonts w:ascii="Times New Roman" w:hAnsi="Times New Roman" w:cs="Times New Roman"/>
          <w:sz w:val="28"/>
          <w:szCs w:val="28"/>
        </w:rPr>
        <w:t>тип товара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A2560">
        <w:rPr>
          <w:rFonts w:ascii="Times New Roman" w:hAnsi="Times New Roman" w:cs="Times New Roman"/>
          <w:i/>
          <w:sz w:val="28"/>
          <w:szCs w:val="28"/>
        </w:rPr>
        <w:t>не менее 10 наимено</w:t>
      </w:r>
      <w:r>
        <w:rPr>
          <w:rFonts w:ascii="Times New Roman" w:hAnsi="Times New Roman" w:cs="Times New Roman"/>
          <w:sz w:val="28"/>
          <w:szCs w:val="28"/>
        </w:rPr>
        <w:t>ваний)</w:t>
      </w:r>
    </w:p>
    <w:p w:rsidR="00DA2560" w:rsidRPr="00DA2560" w:rsidRDefault="00DA2560" w:rsidP="00DA2560">
      <w:pPr>
        <w:pStyle w:val="a7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2560">
        <w:rPr>
          <w:rFonts w:ascii="Times New Roman" w:hAnsi="Times New Roman" w:cs="Times New Roman"/>
          <w:sz w:val="28"/>
          <w:szCs w:val="28"/>
        </w:rPr>
        <w:t xml:space="preserve">цена товара </w:t>
      </w:r>
    </w:p>
    <w:p w:rsidR="00DA2560" w:rsidRPr="00DA2560" w:rsidRDefault="00DA2560" w:rsidP="00DA2560">
      <w:pPr>
        <w:pStyle w:val="a7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2560">
        <w:rPr>
          <w:rFonts w:ascii="Times New Roman" w:hAnsi="Times New Roman" w:cs="Times New Roman"/>
          <w:sz w:val="28"/>
          <w:szCs w:val="28"/>
        </w:rPr>
        <w:t>количество проданного товара</w:t>
      </w:r>
    </w:p>
    <w:p w:rsidR="00DA2560" w:rsidRPr="00DA2560" w:rsidRDefault="00DA2560" w:rsidP="00DA2560">
      <w:pPr>
        <w:pStyle w:val="a7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2560">
        <w:rPr>
          <w:rFonts w:ascii="Times New Roman" w:hAnsi="Times New Roman" w:cs="Times New Roman"/>
          <w:sz w:val="28"/>
          <w:szCs w:val="28"/>
        </w:rPr>
        <w:t>количество непроданного товара.</w:t>
      </w:r>
    </w:p>
    <w:p w:rsidR="00633EC5" w:rsidRPr="00633EC5" w:rsidRDefault="00DA2560" w:rsidP="00DA25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2560">
        <w:rPr>
          <w:rStyle w:val="grame"/>
          <w:rFonts w:ascii="Times New Roman" w:hAnsi="Times New Roman" w:cs="Times New Roman"/>
          <w:sz w:val="28"/>
          <w:szCs w:val="28"/>
        </w:rPr>
        <w:t>Рассчитайте</w:t>
      </w:r>
      <w:r>
        <w:rPr>
          <w:rStyle w:val="grame"/>
          <w:rFonts w:ascii="Times New Roman" w:hAnsi="Times New Roman" w:cs="Times New Roman"/>
          <w:sz w:val="28"/>
          <w:szCs w:val="28"/>
        </w:rPr>
        <w:t>,</w:t>
      </w:r>
      <w:r w:rsidRPr="00DA2560">
        <w:rPr>
          <w:rFonts w:ascii="Times New Roman" w:hAnsi="Times New Roman" w:cs="Times New Roman"/>
          <w:sz w:val="28"/>
          <w:szCs w:val="28"/>
        </w:rPr>
        <w:t xml:space="preserve"> на какую сумму продан товар и на какую сумму товар остался в магазине.</w:t>
      </w:r>
    </w:p>
    <w:p w:rsidR="00DA2560" w:rsidRPr="00DA2560" w:rsidRDefault="00DA2560" w:rsidP="00DA2560">
      <w:pPr>
        <w:pStyle w:val="a7"/>
        <w:numPr>
          <w:ilvl w:val="0"/>
          <w:numId w:val="2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C5">
        <w:rPr>
          <w:rFonts w:ascii="Times New Roman" w:hAnsi="Times New Roman" w:cs="Times New Roman"/>
          <w:i/>
          <w:color w:val="000000"/>
          <w:sz w:val="28"/>
          <w:szCs w:val="28"/>
        </w:rPr>
        <w:t>Средствами электронных таблиц Excel решите следующую задачу.</w:t>
      </w:r>
    </w:p>
    <w:p w:rsidR="00DA2560" w:rsidRDefault="00DA2560" w:rsidP="00DA2560">
      <w:pPr>
        <w:pStyle w:val="a7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60" w:rsidRPr="00DA2560" w:rsidRDefault="00DA2560" w:rsidP="00DA2560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Требуется построить таблицу, содержащую сведения о стоимости туристических путевок в разные страны мира. Необходимо указать стоимость в долларах и в рублях. </w:t>
      </w:r>
      <w:r w:rsidRPr="00DA2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(Исходной информацией является стоимость путевки в дол. и курс дол. по отношению к руб. Стоимость путевки вычисляется из этих данных)</w:t>
      </w:r>
    </w:p>
    <w:p w:rsidR="00DA2560" w:rsidRDefault="00DA2560" w:rsidP="00DA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60" w:rsidRDefault="00DA2560" w:rsidP="00DA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 следует подготовить таблицу в таком виде:</w:t>
      </w:r>
    </w:p>
    <w:p w:rsidR="00DA2560" w:rsidRPr="00DA2560" w:rsidRDefault="00DA2560" w:rsidP="00DA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5"/>
        <w:gridCol w:w="3812"/>
        <w:gridCol w:w="2281"/>
        <w:gridCol w:w="2287"/>
      </w:tblGrid>
      <w:tr w:rsidR="00DA2560" w:rsidRPr="00D37D1D" w:rsidTr="001F72BD">
        <w:trPr>
          <w:trHeight w:val="301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A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B 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C </w:t>
            </w:r>
          </w:p>
        </w:tc>
      </w:tr>
      <w:tr w:rsidR="00DA2560" w:rsidRPr="00D37D1D" w:rsidTr="001F72BD">
        <w:trPr>
          <w:trHeight w:val="616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 доллара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</w:p>
        </w:tc>
      </w:tr>
      <w:tr w:rsidR="00DA2560" w:rsidRPr="00D37D1D" w:rsidTr="001F72BD">
        <w:trPr>
          <w:trHeight w:val="616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страна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в долларах 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в рублях </w:t>
            </w:r>
          </w:p>
        </w:tc>
      </w:tr>
      <w:tr w:rsidR="00DA2560" w:rsidRPr="00D37D1D" w:rsidTr="001F72BD">
        <w:trPr>
          <w:trHeight w:val="301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Англия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2560" w:rsidRPr="00D37D1D" w:rsidTr="001F72BD">
        <w:trPr>
          <w:trHeight w:val="315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Болгария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2560" w:rsidRPr="00D37D1D" w:rsidTr="001F72BD">
        <w:trPr>
          <w:trHeight w:val="301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Бельгия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2560" w:rsidRPr="00D37D1D" w:rsidTr="001F72BD">
        <w:trPr>
          <w:trHeight w:val="315"/>
          <w:tblCellSpacing w:w="15" w:type="dxa"/>
        </w:trPr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3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Бразилия 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2560" w:rsidRPr="00633EC5" w:rsidRDefault="00DA2560" w:rsidP="001F72B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2560" w:rsidRPr="00DA2560" w:rsidRDefault="00DA2560" w:rsidP="00DA2560">
      <w:pPr>
        <w:pStyle w:val="a7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633EC5" w:rsidRPr="00633EC5" w:rsidRDefault="00DA2560" w:rsidP="00633EC5">
      <w:pPr>
        <w:pStyle w:val="a7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* </w:t>
      </w:r>
      <w:r w:rsidR="00633EC5" w:rsidRPr="00633EC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Средствами электронных таблиц Excel решите следующую задачу. </w:t>
      </w:r>
    </w:p>
    <w:p w:rsidR="00633EC5" w:rsidRPr="00633EC5" w:rsidRDefault="00633EC5" w:rsidP="00633EC5">
      <w:pPr>
        <w:pStyle w:val="a7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242EA1" w:rsidRPr="00633EC5" w:rsidRDefault="00633EC5" w:rsidP="00DA2560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633EC5">
        <w:rPr>
          <w:rFonts w:ascii="Times New Roman" w:hAnsi="Times New Roman" w:cs="Times New Roman"/>
          <w:color w:val="000000"/>
          <w:sz w:val="28"/>
          <w:szCs w:val="28"/>
        </w:rPr>
        <w:t>Получив первую зарплату, Вы задумываетесь о самостоятельной покупке Apple iPhone 4 16Gb стоимостью 33450 руб. (на 1 января 2011 г). Ваша первая зарплата составила 2800 руб. и по перспективным прогнозам должна повышаться каждые 2 месяца на 4%. Когда Вы сможете позволить себе эту покупку, если со своей зарплаты Вам необходимо оплачивать интернет (350 руб. в месяц), а цена модели Apple iPhone 4 16Gb снижается в среднем 1% в месяц.</w:t>
      </w:r>
    </w:p>
    <w:sectPr w:rsidR="00242EA1" w:rsidRPr="00633EC5" w:rsidSect="00D44787">
      <w:head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459" w:rsidRDefault="00993459" w:rsidP="00A03B1D">
      <w:pPr>
        <w:spacing w:after="0" w:line="240" w:lineRule="auto"/>
      </w:pPr>
      <w:r>
        <w:separator/>
      </w:r>
    </w:p>
  </w:endnote>
  <w:endnote w:type="continuationSeparator" w:id="1">
    <w:p w:rsidR="00993459" w:rsidRDefault="00993459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459" w:rsidRDefault="00993459" w:rsidP="00A03B1D">
      <w:pPr>
        <w:spacing w:after="0" w:line="240" w:lineRule="auto"/>
      </w:pPr>
      <w:r>
        <w:separator/>
      </w:r>
    </w:p>
  </w:footnote>
  <w:footnote w:type="continuationSeparator" w:id="1">
    <w:p w:rsidR="00993459" w:rsidRDefault="00993459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51E" w:rsidRDefault="008F551E">
    <w:pPr>
      <w:pStyle w:val="a3"/>
    </w:pPr>
    <w:r>
      <w:rPr>
        <w:rFonts w:ascii="Times New Roman" w:hAnsi="Times New Roman" w:cs="Times New Roman"/>
      </w:rPr>
      <w:t xml:space="preserve">Перфильева Елена Николаевна учитель информатики  МБОУ сош № 2 г. Салехард                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9CF"/>
    <w:multiLevelType w:val="hybridMultilevel"/>
    <w:tmpl w:val="2842F9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A3A9D"/>
    <w:multiLevelType w:val="hybridMultilevel"/>
    <w:tmpl w:val="D142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74F96"/>
    <w:multiLevelType w:val="hybridMultilevel"/>
    <w:tmpl w:val="2A9C2212"/>
    <w:lvl w:ilvl="0" w:tplc="F53A5520">
      <w:start w:val="1"/>
      <w:numFmt w:val="decimal"/>
      <w:lvlText w:val="Задание %1"/>
      <w:lvlJc w:val="left"/>
      <w:pPr>
        <w:ind w:left="1080" w:hanging="360"/>
      </w:pPr>
      <w:rPr>
        <w:rFonts w:ascii="Times New Roman" w:hAnsi="Times New Roman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882526"/>
    <w:multiLevelType w:val="hybridMultilevel"/>
    <w:tmpl w:val="92DEE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E77D5C"/>
    <w:multiLevelType w:val="hybridMultilevel"/>
    <w:tmpl w:val="EC806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F73231"/>
    <w:multiLevelType w:val="hybridMultilevel"/>
    <w:tmpl w:val="9416B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26"/>
  </w:num>
  <w:num w:numId="5">
    <w:abstractNumId w:val="12"/>
  </w:num>
  <w:num w:numId="6">
    <w:abstractNumId w:val="27"/>
  </w:num>
  <w:num w:numId="7">
    <w:abstractNumId w:val="11"/>
  </w:num>
  <w:num w:numId="8">
    <w:abstractNumId w:val="18"/>
  </w:num>
  <w:num w:numId="9">
    <w:abstractNumId w:val="3"/>
  </w:num>
  <w:num w:numId="10">
    <w:abstractNumId w:val="24"/>
  </w:num>
  <w:num w:numId="11">
    <w:abstractNumId w:val="22"/>
  </w:num>
  <w:num w:numId="12">
    <w:abstractNumId w:val="0"/>
  </w:num>
  <w:num w:numId="13">
    <w:abstractNumId w:val="2"/>
  </w:num>
  <w:num w:numId="14">
    <w:abstractNumId w:val="4"/>
  </w:num>
  <w:num w:numId="15">
    <w:abstractNumId w:val="13"/>
  </w:num>
  <w:num w:numId="16">
    <w:abstractNumId w:val="23"/>
  </w:num>
  <w:num w:numId="17">
    <w:abstractNumId w:val="10"/>
  </w:num>
  <w:num w:numId="18">
    <w:abstractNumId w:val="17"/>
  </w:num>
  <w:num w:numId="19">
    <w:abstractNumId w:val="9"/>
  </w:num>
  <w:num w:numId="20">
    <w:abstractNumId w:val="5"/>
  </w:num>
  <w:num w:numId="21">
    <w:abstractNumId w:val="15"/>
  </w:num>
  <w:num w:numId="22">
    <w:abstractNumId w:val="25"/>
  </w:num>
  <w:num w:numId="23">
    <w:abstractNumId w:val="7"/>
  </w:num>
  <w:num w:numId="24">
    <w:abstractNumId w:val="6"/>
  </w:num>
  <w:num w:numId="25">
    <w:abstractNumId w:val="1"/>
  </w:num>
  <w:num w:numId="26">
    <w:abstractNumId w:val="19"/>
  </w:num>
  <w:num w:numId="27">
    <w:abstractNumId w:val="20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31250"/>
    <w:rsid w:val="000F78BC"/>
    <w:rsid w:val="00126569"/>
    <w:rsid w:val="00143533"/>
    <w:rsid w:val="00242EA1"/>
    <w:rsid w:val="002801CF"/>
    <w:rsid w:val="002C4F91"/>
    <w:rsid w:val="002D5148"/>
    <w:rsid w:val="0039144B"/>
    <w:rsid w:val="003C0369"/>
    <w:rsid w:val="003C2C4D"/>
    <w:rsid w:val="00411CEC"/>
    <w:rsid w:val="0048036F"/>
    <w:rsid w:val="004871E9"/>
    <w:rsid w:val="004935CB"/>
    <w:rsid w:val="004B3053"/>
    <w:rsid w:val="004F7C58"/>
    <w:rsid w:val="005258F4"/>
    <w:rsid w:val="00545F0E"/>
    <w:rsid w:val="005958DE"/>
    <w:rsid w:val="005D65B5"/>
    <w:rsid w:val="00633EC5"/>
    <w:rsid w:val="007035DD"/>
    <w:rsid w:val="00763422"/>
    <w:rsid w:val="00783350"/>
    <w:rsid w:val="00786821"/>
    <w:rsid w:val="00787F70"/>
    <w:rsid w:val="0082630B"/>
    <w:rsid w:val="008327DF"/>
    <w:rsid w:val="00840DB9"/>
    <w:rsid w:val="00882D86"/>
    <w:rsid w:val="008C2BD7"/>
    <w:rsid w:val="008F551E"/>
    <w:rsid w:val="00993459"/>
    <w:rsid w:val="009D0003"/>
    <w:rsid w:val="00A03B1D"/>
    <w:rsid w:val="00A23FCE"/>
    <w:rsid w:val="00A562A1"/>
    <w:rsid w:val="00A852E6"/>
    <w:rsid w:val="00A94D00"/>
    <w:rsid w:val="00AC3872"/>
    <w:rsid w:val="00AC6CB3"/>
    <w:rsid w:val="00AD31E4"/>
    <w:rsid w:val="00B67FAB"/>
    <w:rsid w:val="00BC7127"/>
    <w:rsid w:val="00C06F18"/>
    <w:rsid w:val="00C32F63"/>
    <w:rsid w:val="00C4670E"/>
    <w:rsid w:val="00CC6586"/>
    <w:rsid w:val="00D44787"/>
    <w:rsid w:val="00D7750E"/>
    <w:rsid w:val="00DA2560"/>
    <w:rsid w:val="00E10093"/>
    <w:rsid w:val="00E65B75"/>
    <w:rsid w:val="00EA4E0E"/>
    <w:rsid w:val="00F067FA"/>
    <w:rsid w:val="00F24016"/>
    <w:rsid w:val="00F81010"/>
    <w:rsid w:val="00FC2D15"/>
    <w:rsid w:val="00FC3ABC"/>
    <w:rsid w:val="00FC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  <w:style w:type="character" w:customStyle="1" w:styleId="grame">
    <w:name w:val="grame"/>
    <w:basedOn w:val="a0"/>
    <w:rsid w:val="00DA2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EB3-201B-4987-8588-E597F4D5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46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2011-11-14T04:36:00Z</dcterms:created>
  <dcterms:modified xsi:type="dcterms:W3CDTF">2011-11-14T05:53:00Z</dcterms:modified>
</cp:coreProperties>
</file>